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4D1" w:rsidRDefault="00FE24D1" w:rsidP="00FE24D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ELYOT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E24D1" w:rsidRDefault="00FE24D1" w:rsidP="00FE24D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FE24D1" w:rsidRDefault="00FE24D1" w:rsidP="00FE24D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FE24D1" w:rsidRDefault="00FE24D1" w:rsidP="00FE24D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Hugh Higham of Sutton, Kent(q.v.)</w:t>
      </w:r>
    </w:p>
    <w:p w:rsidR="00FE24D1" w:rsidRDefault="00FE24D1" w:rsidP="00FE24D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E24D1" w:rsidRDefault="00FE24D1" w:rsidP="00FE24D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FE24D1" w:rsidRDefault="00FE24D1" w:rsidP="00FE24D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FE24D1" w:rsidRDefault="00FE24D1" w:rsidP="00FE24D1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2017</w:t>
      </w:r>
    </w:p>
    <w:p w:rsidR="006B2F86" w:rsidRPr="00E71FC3" w:rsidRDefault="00FE24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4D1" w:rsidRDefault="00FE24D1" w:rsidP="00E71FC3">
      <w:r>
        <w:separator/>
      </w:r>
    </w:p>
  </w:endnote>
  <w:endnote w:type="continuationSeparator" w:id="0">
    <w:p w:rsidR="00FE24D1" w:rsidRDefault="00FE24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4D1" w:rsidRDefault="00FE24D1" w:rsidP="00E71FC3">
      <w:r>
        <w:separator/>
      </w:r>
    </w:p>
  </w:footnote>
  <w:footnote w:type="continuationSeparator" w:id="0">
    <w:p w:rsidR="00FE24D1" w:rsidRDefault="00FE24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4D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2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12FD0-AE9C-4488-BC82-8706E9268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24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E24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2017-10-04T19:24:00Z</dcterms:created>
  <dcterms:modified xsi:type="dcterms:W3CDTF">2017-10-04T19:24:00Z</dcterms:modified>
</cp:coreProperties>
</file>